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E2939" w14:textId="5E175665" w:rsidR="00CF3876" w:rsidRDefault="00CF3876" w:rsidP="00CF3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0614AA">
        <w:rPr>
          <w:b/>
          <w:noProof/>
          <w:sz w:val="24"/>
        </w:rPr>
        <w:t>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112663740"/>
      <w:r>
        <w:rPr>
          <w:b/>
          <w:noProof/>
          <w:sz w:val="24"/>
        </w:rPr>
        <w:t>C1-</w:t>
      </w:r>
      <w:r w:rsidR="00665374" w:rsidRPr="00BB740C">
        <w:rPr>
          <w:b/>
          <w:noProof/>
          <w:sz w:val="24"/>
        </w:rPr>
        <w:t>22</w:t>
      </w:r>
      <w:bookmarkEnd w:id="0"/>
      <w:r w:rsidR="008730F0">
        <w:rPr>
          <w:b/>
          <w:noProof/>
          <w:sz w:val="24"/>
        </w:rPr>
        <w:t>5611</w:t>
      </w:r>
    </w:p>
    <w:p w14:paraId="67403709" w14:textId="38296076" w:rsidR="00CF3876" w:rsidRDefault="00CF3876" w:rsidP="00CF38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bookmarkStart w:id="1" w:name="_Hlk112663774"/>
      <w:r w:rsidR="00F95DA4">
        <w:rPr>
          <w:b/>
          <w:noProof/>
          <w:sz w:val="24"/>
        </w:rPr>
        <w:t>1</w:t>
      </w:r>
      <w:r w:rsidR="000614AA">
        <w:rPr>
          <w:b/>
          <w:noProof/>
          <w:sz w:val="24"/>
        </w:rPr>
        <w:t>0</w:t>
      </w:r>
      <w:r w:rsidR="00F95DA4">
        <w:rPr>
          <w:b/>
          <w:noProof/>
          <w:sz w:val="24"/>
          <w:vertAlign w:val="superscript"/>
        </w:rPr>
        <w:t>th</w:t>
      </w:r>
      <w:r w:rsidR="00F95D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95DA4">
        <w:rPr>
          <w:b/>
          <w:noProof/>
          <w:sz w:val="24"/>
        </w:rPr>
        <w:t>14</w:t>
      </w:r>
      <w:r w:rsidR="00F95DA4">
        <w:rPr>
          <w:b/>
          <w:noProof/>
          <w:sz w:val="24"/>
          <w:vertAlign w:val="superscript"/>
        </w:rPr>
        <w:t>th</w:t>
      </w:r>
      <w:r w:rsidR="00F95DA4">
        <w:rPr>
          <w:b/>
          <w:noProof/>
          <w:sz w:val="24"/>
        </w:rPr>
        <w:t xml:space="preserve"> </w:t>
      </w:r>
      <w:r w:rsidR="000614AA">
        <w:rPr>
          <w:b/>
          <w:noProof/>
          <w:sz w:val="24"/>
        </w:rPr>
        <w:t>Octo</w:t>
      </w:r>
      <w:r w:rsidR="00F95DA4">
        <w:rPr>
          <w:b/>
          <w:noProof/>
          <w:sz w:val="24"/>
        </w:rPr>
        <w:t xml:space="preserve">ber </w:t>
      </w:r>
      <w:bookmarkEnd w:id="1"/>
      <w:r>
        <w:rPr>
          <w:b/>
          <w:noProof/>
          <w:sz w:val="24"/>
        </w:rPr>
        <w:t>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3876" w14:paraId="131E7CCE" w14:textId="77777777" w:rsidTr="00CF38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8C517A" w14:textId="77777777" w:rsidR="00CF3876" w:rsidRDefault="00CF3876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CF3876" w14:paraId="7BB7E1D9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6A941" w14:textId="77777777" w:rsidR="00CF3876" w:rsidRDefault="00CF387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CF3876" w14:paraId="019290D8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04DB9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056B5CFF" w14:textId="77777777" w:rsidTr="00CF387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B71C0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DD7D74D" w14:textId="1B49283B" w:rsidR="00CF3876" w:rsidRDefault="00CF3876" w:rsidP="000805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0805B6">
              <w:rPr>
                <w:b/>
                <w:noProof/>
                <w:sz w:val="28"/>
                <w:lang w:val="fr-FR"/>
              </w:rPr>
              <w:t>24.173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C6B706D" w14:textId="77777777" w:rsidR="00CF3876" w:rsidRDefault="00CF3876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0C4DC11" w14:textId="2CA64C96" w:rsidR="00CF3876" w:rsidRDefault="00CF3876" w:rsidP="0039765C">
            <w:pPr>
              <w:pStyle w:val="CRCoverPage"/>
              <w:spacing w:after="0"/>
              <w:rPr>
                <w:noProof/>
                <w:lang w:val="fr-FR"/>
              </w:rPr>
            </w:pPr>
            <w:r w:rsidRPr="0039765C">
              <w:rPr>
                <w:lang w:val="fr-FR"/>
              </w:rPr>
              <w:fldChar w:fldCharType="begin"/>
            </w:r>
            <w:r w:rsidRPr="0039765C">
              <w:rPr>
                <w:lang w:val="fr-FR"/>
              </w:rPr>
              <w:instrText xml:space="preserve"> DOCPROPERTY  Cr#  \* MERGEFORMAT </w:instrText>
            </w:r>
            <w:r w:rsidRPr="0039765C">
              <w:rPr>
                <w:lang w:val="fr-FR"/>
              </w:rPr>
              <w:fldChar w:fldCharType="separate"/>
            </w:r>
            <w:r w:rsidR="0039765C" w:rsidRPr="0039765C">
              <w:rPr>
                <w:b/>
                <w:noProof/>
                <w:sz w:val="28"/>
                <w:lang w:val="fr-FR"/>
              </w:rPr>
              <w:t>0150</w:t>
            </w:r>
            <w:r w:rsidRPr="0039765C"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B3B432F" w14:textId="77777777" w:rsidR="00CF3876" w:rsidRDefault="00CF38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B8D0EBA" w14:textId="59007DE4" w:rsidR="00CF3876" w:rsidRDefault="00817DD4" w:rsidP="00C95FE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 w:rsidRPr="006A604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D7AFFA9" w14:textId="77777777" w:rsidR="00CF3876" w:rsidRDefault="00CF38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2AEED9C" w14:textId="6C54BB53" w:rsidR="00CF3876" w:rsidRDefault="00CF3876" w:rsidP="0075169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 w:rsidR="00751697">
              <w:rPr>
                <w:b/>
                <w:noProof/>
                <w:sz w:val="28"/>
                <w:lang w:val="fr-FR"/>
              </w:rPr>
              <w:t>17.2.0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E2CD9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35EA8C88" w14:textId="77777777" w:rsidTr="00CF387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B6627" w14:textId="77777777" w:rsidR="00CF3876" w:rsidRDefault="00CF3876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CF3876" w14:paraId="576EB48F" w14:textId="77777777" w:rsidTr="00CF387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1E1740" w14:textId="77777777" w:rsidR="00CF3876" w:rsidRDefault="00CF387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CF3876" w14:paraId="3E4AFB45" w14:textId="77777777" w:rsidTr="00CF3876">
        <w:tc>
          <w:tcPr>
            <w:tcW w:w="9641" w:type="dxa"/>
            <w:gridSpan w:val="9"/>
          </w:tcPr>
          <w:p w14:paraId="4D11C8A3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5D9648AD" w14:textId="77777777" w:rsidR="00CF3876" w:rsidRDefault="00CF3876" w:rsidP="00CF3876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3876" w14:paraId="4DEC1117" w14:textId="77777777" w:rsidTr="00CF3876">
        <w:tc>
          <w:tcPr>
            <w:tcW w:w="2835" w:type="dxa"/>
            <w:hideMark/>
          </w:tcPr>
          <w:p w14:paraId="696F010B" w14:textId="77777777" w:rsidR="00CF3876" w:rsidRDefault="00CF38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287E7EC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93C47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A26B7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C19CA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5D63606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33D47" w14:textId="77777777" w:rsidR="00CF3876" w:rsidRDefault="00CF3876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19B29002" w14:textId="77777777" w:rsidR="00CF3876" w:rsidRDefault="00CF3876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B4D94" w14:textId="0EF2C45F" w:rsidR="00CF3876" w:rsidRDefault="007516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4586F9A" w14:textId="77777777" w:rsidR="00CF3876" w:rsidRDefault="00CF3876" w:rsidP="00CF3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3876" w14:paraId="43DEAD47" w14:textId="77777777" w:rsidTr="00751697">
        <w:tc>
          <w:tcPr>
            <w:tcW w:w="9640" w:type="dxa"/>
            <w:gridSpan w:val="11"/>
          </w:tcPr>
          <w:p w14:paraId="7FBE5563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5FFE7690" w14:textId="77777777" w:rsidTr="007516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AA4F70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662F1" w14:textId="0FD33C58" w:rsidR="00CF3876" w:rsidRDefault="00751697" w:rsidP="00A07E4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t>General MPS for Supplementary Services</w:t>
            </w:r>
          </w:p>
        </w:tc>
      </w:tr>
      <w:tr w:rsidR="00CF3876" w14:paraId="007009F8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7694D" w14:textId="77777777" w:rsidR="00CF3876" w:rsidRDefault="00CF38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F7388" w14:textId="77777777" w:rsidR="00CF3876" w:rsidRDefault="00CF3876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CF3876" w14:paraId="7BBFCF2D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B0F3C" w14:textId="77777777" w:rsidR="00CF3876" w:rsidRDefault="00CF38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46E14" w14:textId="6C325452" w:rsidR="00CF3876" w:rsidRDefault="00CF387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Peraton Labs, CISA ECD, Verizon</w:t>
            </w:r>
            <w:r>
              <w:t xml:space="preserve">, </w:t>
            </w:r>
            <w:r>
              <w:rPr>
                <w:rFonts w:cs="Arial"/>
                <w:noProof/>
              </w:rPr>
              <w:t>T-Mobile USA, AT&amp;T</w:t>
            </w:r>
            <w:r w:rsidR="00C07753">
              <w:rPr>
                <w:rFonts w:cs="Arial"/>
                <w:noProof/>
              </w:rPr>
              <w:t>, Qualcomm Incorporated</w:t>
            </w:r>
          </w:p>
        </w:tc>
      </w:tr>
      <w:tr w:rsidR="00665374" w14:paraId="15498F34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7BF05B" w14:textId="77777777" w:rsidR="00665374" w:rsidRDefault="00665374" w:rsidP="00665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C0820B" w14:textId="4120A609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C1</w:t>
            </w:r>
          </w:p>
        </w:tc>
      </w:tr>
      <w:tr w:rsidR="00665374" w14:paraId="3890C968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78200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3181C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289DA7A9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B6F74" w14:textId="77777777" w:rsidR="00665374" w:rsidRDefault="00665374" w:rsidP="00665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3F725B" w14:textId="50019B8A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MPSSupServ</w:t>
            </w:r>
          </w:p>
        </w:tc>
        <w:tc>
          <w:tcPr>
            <w:tcW w:w="567" w:type="dxa"/>
          </w:tcPr>
          <w:p w14:paraId="2A12F642" w14:textId="77777777" w:rsidR="00665374" w:rsidRDefault="00665374" w:rsidP="00665374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47E1CB7" w14:textId="77777777" w:rsidR="00665374" w:rsidRDefault="00665374" w:rsidP="00665374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20710B" w14:textId="25B30938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B740C">
              <w:rPr>
                <w:lang w:val="fr-FR"/>
              </w:rPr>
              <w:t>2022-</w:t>
            </w:r>
            <w:r w:rsidR="008730F0">
              <w:rPr>
                <w:lang w:val="fr-FR"/>
              </w:rPr>
              <w:t>09</w:t>
            </w:r>
            <w:r w:rsidR="00CA227B" w:rsidRPr="00BB740C">
              <w:rPr>
                <w:lang w:val="fr-FR"/>
              </w:rPr>
              <w:t>-</w:t>
            </w:r>
            <w:r w:rsidR="008730F0">
              <w:rPr>
                <w:lang w:val="fr-FR"/>
              </w:rPr>
              <w:t>29</w:t>
            </w:r>
          </w:p>
        </w:tc>
      </w:tr>
      <w:tr w:rsidR="00665374" w14:paraId="7B48D8BC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35D11E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2A433C2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7062545E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74B9184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1A26A1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3E849775" w14:textId="77777777" w:rsidTr="007516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F9404" w14:textId="77777777" w:rsidR="00665374" w:rsidRDefault="00665374" w:rsidP="006653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CE30B3" w14:textId="221328AB" w:rsidR="00665374" w:rsidRDefault="00665374" w:rsidP="00665374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72F154C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450EF62" w14:textId="77777777" w:rsidR="00665374" w:rsidRDefault="00665374" w:rsidP="00665374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C5638" w14:textId="7A147E7C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Rel-18</w:t>
            </w:r>
          </w:p>
        </w:tc>
      </w:tr>
      <w:tr w:rsidR="00665374" w14:paraId="34BC3D9D" w14:textId="77777777" w:rsidTr="007516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B339BE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BB30DA" w14:textId="77777777" w:rsidR="00665374" w:rsidRDefault="00665374" w:rsidP="006653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D4DD45E" w14:textId="77777777" w:rsidR="00665374" w:rsidRDefault="00665374" w:rsidP="00665374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8E453" w14:textId="77777777" w:rsidR="00665374" w:rsidRDefault="00665374" w:rsidP="006653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665374" w14:paraId="53B4E105" w14:textId="77777777" w:rsidTr="00751697">
        <w:tc>
          <w:tcPr>
            <w:tcW w:w="1843" w:type="dxa"/>
          </w:tcPr>
          <w:p w14:paraId="34947472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E440D09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54215A23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952FC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61630B" w14:textId="489E6760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Supplementary services currently do not provide priority treatment for </w:t>
            </w:r>
            <w:r w:rsidRPr="00817DD4">
              <w:rPr>
                <w:noProof/>
              </w:rPr>
              <w:t xml:space="preserve">application server </w:t>
            </w:r>
            <w:r>
              <w:rPr>
                <w:noProof/>
              </w:rPr>
              <w:t xml:space="preserve">actions (e.g., </w:t>
            </w:r>
            <w:r w:rsidRPr="00E60854">
              <w:rPr>
                <w:noProof/>
              </w:rPr>
              <w:t>database accesses and URL references</w:t>
            </w:r>
            <w:r>
              <w:rPr>
                <w:noProof/>
              </w:rPr>
              <w:t>)</w:t>
            </w:r>
            <w:r w:rsidRPr="00E60854">
              <w:rPr>
                <w:noProof/>
              </w:rPr>
              <w:t xml:space="preserve"> </w:t>
            </w:r>
            <w:r>
              <w:rPr>
                <w:noProof/>
              </w:rPr>
              <w:t>that are associated with MPS sessions.</w:t>
            </w:r>
          </w:p>
        </w:tc>
      </w:tr>
      <w:tr w:rsidR="00665374" w14:paraId="2AE1C01F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BD2F3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286CC5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230E71E1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43729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14E7D4" w14:textId="6A39FD35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Adds text to explain that application server actions (e.g., URL references) for MPS sessions should be given priority treatment.</w:t>
            </w:r>
          </w:p>
        </w:tc>
      </w:tr>
      <w:tr w:rsidR="00665374" w14:paraId="2545C412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33919D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661BCF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34638D69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7FA149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B3095" w14:textId="4A303AE6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MPS sessions might fail in congested conditions.</w:t>
            </w:r>
          </w:p>
        </w:tc>
      </w:tr>
      <w:tr w:rsidR="00665374" w14:paraId="12251DE8" w14:textId="77777777" w:rsidTr="00751697">
        <w:tc>
          <w:tcPr>
            <w:tcW w:w="2694" w:type="dxa"/>
            <w:gridSpan w:val="2"/>
          </w:tcPr>
          <w:p w14:paraId="6A34CCCF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06A20EF9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6FF31003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F910A5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0048BB" w14:textId="4ADEA75B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>6.1</w:t>
            </w:r>
          </w:p>
        </w:tc>
      </w:tr>
      <w:tr w:rsidR="00665374" w14:paraId="7EFB88C5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A3A60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E554F" w14:textId="77777777" w:rsidR="00665374" w:rsidRDefault="00665374" w:rsidP="00665374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537B6405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ADBF0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944F18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1B71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5048A214" w14:textId="77777777" w:rsidR="00665374" w:rsidRDefault="00665374" w:rsidP="0066537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EC5EA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665374" w14:paraId="0778BF53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B8EEA1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A77606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78E5D" w14:textId="201F0118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CD3284" w14:textId="77777777" w:rsidR="00665374" w:rsidRDefault="00665374" w:rsidP="0066537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17DCA7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65374" w14:paraId="460E85C2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07FA9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3E4C30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DA674" w14:textId="6079AA8B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E781E3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EC1D3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65374" w14:paraId="7826611C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E2F9B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E515C4" w14:textId="77777777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0CC7C" w14:textId="36907282" w:rsidR="00665374" w:rsidRDefault="00665374" w:rsidP="0066537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316113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66004D" w14:textId="77777777" w:rsidR="00665374" w:rsidRDefault="00665374" w:rsidP="00665374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665374" w14:paraId="3AA2272E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878E3" w14:textId="77777777" w:rsidR="00665374" w:rsidRDefault="00665374" w:rsidP="00665374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29747" w14:textId="77777777" w:rsidR="00665374" w:rsidRDefault="00665374" w:rsidP="00665374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665374" w14:paraId="755EC103" w14:textId="77777777" w:rsidTr="007516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C5E5E0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BE3B" w14:textId="77777777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665374" w14:paraId="23A83A54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F794A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7CE6A0" w14:textId="77777777" w:rsidR="00665374" w:rsidRDefault="00665374" w:rsidP="006653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665374" w14:paraId="16E3622A" w14:textId="77777777" w:rsidTr="007516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D276D2" w14:textId="77777777" w:rsidR="00665374" w:rsidRDefault="00665374" w:rsidP="006653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78D9C" w14:textId="77777777" w:rsidR="00665374" w:rsidRDefault="00665374" w:rsidP="006653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Changes in revision 1 :</w:t>
            </w:r>
          </w:p>
          <w:p w14:paraId="66684305" w14:textId="3237F6E2" w:rsidR="00665374" w:rsidRPr="00665374" w:rsidRDefault="00665374" w:rsidP="006653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665374">
              <w:rPr>
                <w:noProof/>
                <w:lang w:val="fr-FR"/>
              </w:rPr>
              <w:t>Changed to Cat</w:t>
            </w:r>
            <w:r>
              <w:rPr>
                <w:noProof/>
                <w:lang w:val="fr-FR"/>
              </w:rPr>
              <w:t>egory</w:t>
            </w:r>
            <w:r w:rsidRPr="00665374">
              <w:rPr>
                <w:noProof/>
                <w:lang w:val="fr-FR"/>
              </w:rPr>
              <w:t xml:space="preserve"> B</w:t>
            </w:r>
          </w:p>
          <w:p w14:paraId="48E00FFA" w14:textId="53A8B873" w:rsidR="00665374" w:rsidRPr="00665374" w:rsidRDefault="00665374" w:rsidP="006653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665374">
              <w:rPr>
                <w:noProof/>
                <w:lang w:val="fr-FR"/>
              </w:rPr>
              <w:t xml:space="preserve">Removed </w:t>
            </w:r>
            <w:r>
              <w:rPr>
                <w:noProof/>
                <w:lang w:val="fr-FR"/>
              </w:rPr>
              <w:t xml:space="preserve">reference to </w:t>
            </w:r>
            <w:r w:rsidRPr="00665374">
              <w:rPr>
                <w:noProof/>
                <w:lang w:val="fr-FR"/>
              </w:rPr>
              <w:t>database</w:t>
            </w:r>
          </w:p>
          <w:p w14:paraId="302502A6" w14:textId="11BE4C74" w:rsidR="00665374" w:rsidRPr="00665374" w:rsidRDefault="00665374" w:rsidP="00BB74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fr-FR"/>
              </w:rPr>
            </w:pPr>
            <w:r w:rsidRPr="00665374">
              <w:rPr>
                <w:noProof/>
                <w:lang w:val="fr-FR"/>
              </w:rPr>
              <w:t>Moved “such as” text to a note</w:t>
            </w:r>
          </w:p>
        </w:tc>
      </w:tr>
    </w:tbl>
    <w:p w14:paraId="2C39A027" w14:textId="77777777" w:rsidR="00CF3876" w:rsidRDefault="00CF3876" w:rsidP="00CF3876">
      <w:pPr>
        <w:pStyle w:val="CRCoverPage"/>
        <w:spacing w:after="0"/>
        <w:rPr>
          <w:noProof/>
          <w:sz w:val="8"/>
          <w:szCs w:val="8"/>
        </w:rPr>
      </w:pPr>
    </w:p>
    <w:p w14:paraId="16963621" w14:textId="77777777" w:rsidR="00CF3876" w:rsidRDefault="00CF3876" w:rsidP="008B7A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E7C17" w14:textId="77777777" w:rsidR="001718B9" w:rsidRDefault="001718B9" w:rsidP="001718B9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lastRenderedPageBreak/>
        <w:t>***** First change *****</w:t>
      </w:r>
    </w:p>
    <w:p w14:paraId="36A9F24A" w14:textId="77777777" w:rsidR="004975D9" w:rsidRPr="00B9646A" w:rsidRDefault="004975D9" w:rsidP="004975D9">
      <w:pPr>
        <w:pStyle w:val="Heading2"/>
      </w:pPr>
      <w:bookmarkStart w:id="2" w:name="_Toc20131285"/>
      <w:bookmarkStart w:id="3" w:name="_Toc27486635"/>
      <w:bookmarkStart w:id="4" w:name="_Toc99057870"/>
      <w:r w:rsidRPr="00B9646A">
        <w:t>6.1</w:t>
      </w:r>
      <w:r w:rsidRPr="00B9646A">
        <w:tab/>
        <w:t>High level requirements</w:t>
      </w:r>
      <w:bookmarkEnd w:id="2"/>
      <w:bookmarkEnd w:id="3"/>
      <w:bookmarkEnd w:id="4"/>
    </w:p>
    <w:p w14:paraId="32BC3D9B" w14:textId="666AFB32" w:rsidR="00C57EBA" w:rsidRDefault="00291A1C" w:rsidP="00C57EBA">
      <w:ins w:id="5" w:author="Peraton Labs User" w:date="2021-06-15T16:19:00Z">
        <w:r w:rsidRPr="00BD305F">
          <w:t>A</w:t>
        </w:r>
        <w:r>
          <w:t xml:space="preserve">ctions by an application server in support of supplementary services related to </w:t>
        </w:r>
        <w:r w:rsidRPr="00BD305F">
          <w:t xml:space="preserve">an MPS </w:t>
        </w:r>
        <w:r>
          <w:t xml:space="preserve">priority </w:t>
        </w:r>
        <w:r w:rsidRPr="00BD305F">
          <w:t xml:space="preserve">session should </w:t>
        </w:r>
        <w:r>
          <w:t>be given priority treatment.</w:t>
        </w:r>
      </w:ins>
    </w:p>
    <w:p w14:paraId="0F04ABB3" w14:textId="2750C38D" w:rsidR="0081241E" w:rsidRDefault="0081241E" w:rsidP="0081241E">
      <w:pPr>
        <w:pStyle w:val="NO"/>
        <w:rPr>
          <w:ins w:id="6" w:author="Peraton Labs-PM1" w:date="2022-08-19T18:59:00Z"/>
          <w:lang w:val="sv-SE"/>
        </w:rPr>
      </w:pPr>
      <w:ins w:id="7" w:author="Peraton Labs-PM1" w:date="2022-08-19T18:59:00Z">
        <w:r>
          <w:t>NOTE:</w:t>
        </w:r>
      </w:ins>
      <w:ins w:id="8" w:author="PeratonLabs-DL" w:date="2022-09-06T20:13:00Z">
        <w:r w:rsidR="006A0491">
          <w:tab/>
        </w:r>
      </w:ins>
      <w:ins w:id="9" w:author="Peraton Labs-PM1" w:date="2022-08-19T18:59:00Z">
        <w:r>
          <w:t>The above includes actions such as remote URL resource references.</w:t>
        </w:r>
      </w:ins>
    </w:p>
    <w:p w14:paraId="31B7BFA0" w14:textId="77777777" w:rsidR="0081241E" w:rsidRPr="00BD305F" w:rsidRDefault="0081241E" w:rsidP="00C57EBA"/>
    <w:p w14:paraId="13134C2A" w14:textId="097747DB" w:rsidR="001718B9" w:rsidRDefault="001718B9" w:rsidP="001718B9">
      <w:pPr>
        <w:spacing w:before="360" w:after="240" w:line="256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End of changes 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5550" w14:textId="77777777" w:rsidR="00E8310C" w:rsidRDefault="00E8310C">
      <w:r>
        <w:separator/>
      </w:r>
    </w:p>
  </w:endnote>
  <w:endnote w:type="continuationSeparator" w:id="0">
    <w:p w14:paraId="4F5A3726" w14:textId="77777777" w:rsidR="00E8310C" w:rsidRDefault="00E8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D50D3" w14:textId="77777777" w:rsidR="00E8310C" w:rsidRDefault="00E8310C">
      <w:r>
        <w:separator/>
      </w:r>
    </w:p>
  </w:footnote>
  <w:footnote w:type="continuationSeparator" w:id="0">
    <w:p w14:paraId="0218DD51" w14:textId="77777777" w:rsidR="00E8310C" w:rsidRDefault="00E83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47126"/>
    <w:multiLevelType w:val="hybridMultilevel"/>
    <w:tmpl w:val="FAEA7A76"/>
    <w:lvl w:ilvl="0" w:tplc="22C64E3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raton Labs User">
    <w15:presenceInfo w15:providerId="None" w15:userId="Peraton Labs User"/>
  </w15:person>
  <w15:person w15:author="Peraton Labs-PM1">
    <w15:presenceInfo w15:providerId="None" w15:userId="Peraton Labs-PM1"/>
  </w15:person>
  <w15:person w15:author="PeratonLabs-DL">
    <w15:presenceInfo w15:providerId="None" w15:userId="PeratonLabs-D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4AA"/>
    <w:rsid w:val="00067C97"/>
    <w:rsid w:val="00074041"/>
    <w:rsid w:val="000805B6"/>
    <w:rsid w:val="000A02FC"/>
    <w:rsid w:val="000A1F6F"/>
    <w:rsid w:val="000A6394"/>
    <w:rsid w:val="000B7FED"/>
    <w:rsid w:val="000C038A"/>
    <w:rsid w:val="000C6598"/>
    <w:rsid w:val="00131482"/>
    <w:rsid w:val="00143DCF"/>
    <w:rsid w:val="00145D43"/>
    <w:rsid w:val="001718B9"/>
    <w:rsid w:val="00172A3E"/>
    <w:rsid w:val="00185EEA"/>
    <w:rsid w:val="00192C46"/>
    <w:rsid w:val="001A08B3"/>
    <w:rsid w:val="001A7B60"/>
    <w:rsid w:val="001B52F0"/>
    <w:rsid w:val="001B7A65"/>
    <w:rsid w:val="001C4584"/>
    <w:rsid w:val="001C742E"/>
    <w:rsid w:val="001D611C"/>
    <w:rsid w:val="001E41F3"/>
    <w:rsid w:val="001F57E5"/>
    <w:rsid w:val="00207F8C"/>
    <w:rsid w:val="002102F0"/>
    <w:rsid w:val="00227EAD"/>
    <w:rsid w:val="00230865"/>
    <w:rsid w:val="00243BD7"/>
    <w:rsid w:val="00252F04"/>
    <w:rsid w:val="0026004D"/>
    <w:rsid w:val="002640DD"/>
    <w:rsid w:val="00275D12"/>
    <w:rsid w:val="00284FEB"/>
    <w:rsid w:val="002860C4"/>
    <w:rsid w:val="00291A1C"/>
    <w:rsid w:val="002A1ABE"/>
    <w:rsid w:val="002B5741"/>
    <w:rsid w:val="00302789"/>
    <w:rsid w:val="00305409"/>
    <w:rsid w:val="003609EF"/>
    <w:rsid w:val="0036231A"/>
    <w:rsid w:val="00363DF6"/>
    <w:rsid w:val="003674C0"/>
    <w:rsid w:val="00374DD4"/>
    <w:rsid w:val="0039765C"/>
    <w:rsid w:val="003B729C"/>
    <w:rsid w:val="003E1A36"/>
    <w:rsid w:val="003F45BE"/>
    <w:rsid w:val="00410371"/>
    <w:rsid w:val="004242F1"/>
    <w:rsid w:val="0043269E"/>
    <w:rsid w:val="00471660"/>
    <w:rsid w:val="004975D9"/>
    <w:rsid w:val="004A6835"/>
    <w:rsid w:val="004B75B7"/>
    <w:rsid w:val="004D0F4F"/>
    <w:rsid w:val="004D12DF"/>
    <w:rsid w:val="004E1669"/>
    <w:rsid w:val="004E4FB1"/>
    <w:rsid w:val="00507DC9"/>
    <w:rsid w:val="00512317"/>
    <w:rsid w:val="0051580D"/>
    <w:rsid w:val="00533ACB"/>
    <w:rsid w:val="00537386"/>
    <w:rsid w:val="00547111"/>
    <w:rsid w:val="00552E76"/>
    <w:rsid w:val="005565D4"/>
    <w:rsid w:val="00570453"/>
    <w:rsid w:val="00581501"/>
    <w:rsid w:val="00592D74"/>
    <w:rsid w:val="005D4B41"/>
    <w:rsid w:val="005E2C44"/>
    <w:rsid w:val="00621188"/>
    <w:rsid w:val="006257ED"/>
    <w:rsid w:val="00665374"/>
    <w:rsid w:val="006654C7"/>
    <w:rsid w:val="00677E82"/>
    <w:rsid w:val="00695808"/>
    <w:rsid w:val="006A0491"/>
    <w:rsid w:val="006A6049"/>
    <w:rsid w:val="006B46FB"/>
    <w:rsid w:val="006E21FB"/>
    <w:rsid w:val="007340C4"/>
    <w:rsid w:val="00751697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41E"/>
    <w:rsid w:val="00817DD4"/>
    <w:rsid w:val="008279FA"/>
    <w:rsid w:val="008316EE"/>
    <w:rsid w:val="008438B9"/>
    <w:rsid w:val="00843F64"/>
    <w:rsid w:val="008626E7"/>
    <w:rsid w:val="00870EE7"/>
    <w:rsid w:val="00871147"/>
    <w:rsid w:val="008730F0"/>
    <w:rsid w:val="008863B9"/>
    <w:rsid w:val="008A45A6"/>
    <w:rsid w:val="008B61B0"/>
    <w:rsid w:val="008F686C"/>
    <w:rsid w:val="009148DE"/>
    <w:rsid w:val="00941BFE"/>
    <w:rsid w:val="00941E30"/>
    <w:rsid w:val="009516C2"/>
    <w:rsid w:val="00951707"/>
    <w:rsid w:val="00964D3D"/>
    <w:rsid w:val="009777D9"/>
    <w:rsid w:val="00984326"/>
    <w:rsid w:val="00991B88"/>
    <w:rsid w:val="00993538"/>
    <w:rsid w:val="009A2ECD"/>
    <w:rsid w:val="009A5753"/>
    <w:rsid w:val="009A579D"/>
    <w:rsid w:val="009C313B"/>
    <w:rsid w:val="009E27D4"/>
    <w:rsid w:val="009E3297"/>
    <w:rsid w:val="009E5981"/>
    <w:rsid w:val="009E6C24"/>
    <w:rsid w:val="009F734F"/>
    <w:rsid w:val="00A07E43"/>
    <w:rsid w:val="00A246B6"/>
    <w:rsid w:val="00A47E70"/>
    <w:rsid w:val="00A50CF0"/>
    <w:rsid w:val="00A542A2"/>
    <w:rsid w:val="00A56556"/>
    <w:rsid w:val="00A7671C"/>
    <w:rsid w:val="00A804BA"/>
    <w:rsid w:val="00AA2CBC"/>
    <w:rsid w:val="00AC5820"/>
    <w:rsid w:val="00AD1CD8"/>
    <w:rsid w:val="00B258BB"/>
    <w:rsid w:val="00B44627"/>
    <w:rsid w:val="00B468EF"/>
    <w:rsid w:val="00B57F4E"/>
    <w:rsid w:val="00B67B97"/>
    <w:rsid w:val="00B74564"/>
    <w:rsid w:val="00B86D49"/>
    <w:rsid w:val="00B968C8"/>
    <w:rsid w:val="00BA3EC5"/>
    <w:rsid w:val="00BA51D9"/>
    <w:rsid w:val="00BB5DFC"/>
    <w:rsid w:val="00BB740C"/>
    <w:rsid w:val="00BC77E2"/>
    <w:rsid w:val="00BD279D"/>
    <w:rsid w:val="00BD6BB8"/>
    <w:rsid w:val="00BE70D2"/>
    <w:rsid w:val="00C07753"/>
    <w:rsid w:val="00C129D1"/>
    <w:rsid w:val="00C1618B"/>
    <w:rsid w:val="00C5157C"/>
    <w:rsid w:val="00C57EBA"/>
    <w:rsid w:val="00C66BA2"/>
    <w:rsid w:val="00C75CB0"/>
    <w:rsid w:val="00C95985"/>
    <w:rsid w:val="00C95FEF"/>
    <w:rsid w:val="00CA07B2"/>
    <w:rsid w:val="00CA21C3"/>
    <w:rsid w:val="00CA227B"/>
    <w:rsid w:val="00CA6F38"/>
    <w:rsid w:val="00CB2E15"/>
    <w:rsid w:val="00CC28D6"/>
    <w:rsid w:val="00CC5026"/>
    <w:rsid w:val="00CC68D0"/>
    <w:rsid w:val="00CD08FF"/>
    <w:rsid w:val="00CF3876"/>
    <w:rsid w:val="00D03F9A"/>
    <w:rsid w:val="00D06D51"/>
    <w:rsid w:val="00D24991"/>
    <w:rsid w:val="00D33630"/>
    <w:rsid w:val="00D50255"/>
    <w:rsid w:val="00D53545"/>
    <w:rsid w:val="00D66520"/>
    <w:rsid w:val="00D91B51"/>
    <w:rsid w:val="00DA3849"/>
    <w:rsid w:val="00DC02AB"/>
    <w:rsid w:val="00DC3998"/>
    <w:rsid w:val="00DE34CF"/>
    <w:rsid w:val="00DF27CE"/>
    <w:rsid w:val="00E02C44"/>
    <w:rsid w:val="00E13F3D"/>
    <w:rsid w:val="00E1513D"/>
    <w:rsid w:val="00E34898"/>
    <w:rsid w:val="00E47A01"/>
    <w:rsid w:val="00E8079D"/>
    <w:rsid w:val="00E8310C"/>
    <w:rsid w:val="00EA2FAA"/>
    <w:rsid w:val="00EB09B7"/>
    <w:rsid w:val="00EC02F2"/>
    <w:rsid w:val="00EE7D7C"/>
    <w:rsid w:val="00F164D9"/>
    <w:rsid w:val="00F25D98"/>
    <w:rsid w:val="00F300FB"/>
    <w:rsid w:val="00F95DA4"/>
    <w:rsid w:val="00FB244D"/>
    <w:rsid w:val="00FB6386"/>
    <w:rsid w:val="00FC47D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8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F3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2EC6E-3707-419A-9607-9ABC443E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CR-Rev2</cp:lastModifiedBy>
  <cp:revision>2</cp:revision>
  <cp:lastPrinted>1900-01-01T05:00:00Z</cp:lastPrinted>
  <dcterms:created xsi:type="dcterms:W3CDTF">2022-09-29T14:13:00Z</dcterms:created>
  <dcterms:modified xsi:type="dcterms:W3CDTF">2022-09-29T14:13:00Z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2022-09-28T01:12:20Z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484252c4-8ade-4395-baec-ba54eab29c3d</vt:lpwstr>
  </property>
  <property fmtid="{D5CDD505-2E9C-101B-9397-08002B2CF9AE}" pid="27" name="MSIP_Label_d9be401e-98d6-42b6-bec6-0ceb84895e69_ContentBits">
    <vt:lpwstr>0</vt:lpwstr>
  </property>
</Properties>
</file>